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D1" w:rsidRPr="002A0833" w:rsidRDefault="004A1ED1" w:rsidP="007B69B0">
      <w:pPr>
        <w:jc w:val="center"/>
        <w:rPr>
          <w:sz w:val="28"/>
          <w:szCs w:val="28"/>
        </w:rPr>
      </w:pPr>
      <w:r w:rsidRPr="002A0833">
        <w:rPr>
          <w:sz w:val="28"/>
          <w:szCs w:val="28"/>
        </w:rPr>
        <w:t xml:space="preserve">Управление образования </w:t>
      </w:r>
    </w:p>
    <w:p w:rsidR="004A1ED1" w:rsidRDefault="004A1ED1" w:rsidP="002A083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Собинский</w:t>
      </w:r>
      <w:r w:rsidRPr="002A0833">
        <w:rPr>
          <w:sz w:val="28"/>
          <w:szCs w:val="28"/>
        </w:rPr>
        <w:t xml:space="preserve"> район</w:t>
      </w:r>
    </w:p>
    <w:p w:rsidR="004A1ED1" w:rsidRPr="002A0833" w:rsidRDefault="004A1ED1" w:rsidP="002A08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Владимирской области </w:t>
      </w:r>
    </w:p>
    <w:p w:rsidR="004A1ED1" w:rsidRDefault="004A1ED1" w:rsidP="007B69B0">
      <w:pPr>
        <w:jc w:val="center"/>
        <w:rPr>
          <w:b/>
          <w:bCs/>
          <w:caps/>
          <w:sz w:val="28"/>
          <w:szCs w:val="28"/>
        </w:rPr>
      </w:pPr>
    </w:p>
    <w:p w:rsidR="004A1ED1" w:rsidRPr="002A0833" w:rsidRDefault="004A1ED1" w:rsidP="007B69B0">
      <w:pPr>
        <w:pStyle w:val="Heading3"/>
        <w:rPr>
          <w:caps/>
        </w:rPr>
      </w:pPr>
      <w:r w:rsidRPr="002A0833">
        <w:t>ПРИКАЗ</w:t>
      </w:r>
    </w:p>
    <w:p w:rsidR="004A1ED1" w:rsidRDefault="004A1ED1" w:rsidP="007B69B0">
      <w:pPr>
        <w:jc w:val="center"/>
        <w:rPr>
          <w:caps/>
          <w:sz w:val="28"/>
          <w:szCs w:val="28"/>
        </w:rPr>
      </w:pPr>
    </w:p>
    <w:p w:rsidR="004A1ED1" w:rsidRDefault="004A1ED1" w:rsidP="007B69B0">
      <w:pPr>
        <w:rPr>
          <w:sz w:val="28"/>
          <w:szCs w:val="28"/>
        </w:rPr>
      </w:pPr>
    </w:p>
    <w:p w:rsidR="004A1ED1" w:rsidRDefault="004A1ED1" w:rsidP="007B69B0">
      <w:pPr>
        <w:rPr>
          <w:sz w:val="28"/>
          <w:szCs w:val="28"/>
        </w:rPr>
      </w:pPr>
      <w:r>
        <w:rPr>
          <w:sz w:val="28"/>
          <w:szCs w:val="28"/>
        </w:rPr>
        <w:t xml:space="preserve">   от  22.04.2016                                                                                            №  184</w:t>
      </w:r>
    </w:p>
    <w:p w:rsidR="004A1ED1" w:rsidRDefault="004A1ED1" w:rsidP="007B69B0">
      <w:pPr>
        <w:rPr>
          <w:sz w:val="28"/>
          <w:szCs w:val="28"/>
        </w:rPr>
      </w:pPr>
    </w:p>
    <w:p w:rsidR="004A1ED1" w:rsidRDefault="004A1ED1" w:rsidP="00006E80">
      <w:pPr>
        <w:pStyle w:val="BodyText3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 проведении летней  оздоровительной</w:t>
      </w:r>
      <w:r>
        <w:rPr>
          <w:i/>
          <w:iCs/>
          <w:sz w:val="24"/>
          <w:szCs w:val="24"/>
        </w:rPr>
        <w:br/>
        <w:t xml:space="preserve"> кампании в МБДОУ Собинского района в 2016 году</w:t>
      </w:r>
    </w:p>
    <w:p w:rsidR="004A1ED1" w:rsidRDefault="004A1ED1" w:rsidP="007B69B0">
      <w:pPr>
        <w:pStyle w:val="BodyText3"/>
        <w:rPr>
          <w:i/>
          <w:iCs/>
        </w:rPr>
      </w:pPr>
    </w:p>
    <w:p w:rsidR="004A1ED1" w:rsidRDefault="004A1ED1" w:rsidP="00825FAA">
      <w:pPr>
        <w:pStyle w:val="BodyText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эффективности организации и проведения летней оздоровительной кампании, а также укрепления и сохранения здоровья, реализации п.12.6.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4A1ED1" w:rsidRPr="0008001A" w:rsidRDefault="004A1ED1" w:rsidP="00825FAA">
      <w:pPr>
        <w:pStyle w:val="BodyText3"/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>
        <w:rPr>
          <w:caps/>
          <w:sz w:val="28"/>
          <w:szCs w:val="28"/>
        </w:rPr>
        <w:t>:</w:t>
      </w:r>
    </w:p>
    <w:p w:rsidR="004A1ED1" w:rsidRPr="00825FAA" w:rsidRDefault="004A1ED1" w:rsidP="00825FAA">
      <w:pPr>
        <w:pStyle w:val="ListParagraph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825FAA">
        <w:rPr>
          <w:sz w:val="28"/>
          <w:szCs w:val="28"/>
        </w:rPr>
        <w:t>Руководителям МБДОУ: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инструктивно-методические документы, регламентирующие деятельность МБДОУ в летний период.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планы подготовки  и проведения летней оздоровительной кампании в МБДОУ.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Издать приказы по учреждению об утверждении планов по подготовке и проведению оздоровительной работы в МБДОУ в летний период.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работу педагогов и  обслуживающего  персонала в соответствии с планом.  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Пересмотреть дополнения к должностным обязанностям заместителей по АХР, завхозов, старших воспитателей, старших медицинских сестер и специалистов на летний период. 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инструктаж с работниками ДОУ по охране жизни и здоровья детей во время летнего оздоровительного сезона, возложить ответственность на работников ДОУ за соблюдение санитарных норм и правил.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утвердить комплекс мероприятий по физкультурно-оздоровительной работе с детьми в летний период.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Соблюдать режим питания детей в летнее время в соответствии с 10-дневным меню. 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информацию для родителей о специфике работы ДОУ в летний период на информационных стендах и официальных сайтах МБДОУ.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родительские собрания по проведению летней оздоровительной кампании. </w:t>
      </w:r>
    </w:p>
    <w:p w:rsidR="004A1ED1" w:rsidRDefault="004A1ED1" w:rsidP="00825FAA">
      <w:pPr>
        <w:pStyle w:val="ListParagraph"/>
        <w:numPr>
          <w:ilvl w:val="1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Произвести ремонт и покраску оборудования на прогулочных участках, выравнивание поверхностей участков, очистку от поросли.  </w:t>
      </w:r>
    </w:p>
    <w:p w:rsidR="004A1ED1" w:rsidRPr="0011237A" w:rsidRDefault="004A1ED1" w:rsidP="00AA7C97">
      <w:pPr>
        <w:pStyle w:val="ListParagraph"/>
        <w:numPr>
          <w:ilvl w:val="0"/>
          <w:numId w:val="9"/>
        </w:numPr>
        <w:tabs>
          <w:tab w:val="left" w:pos="709"/>
        </w:tabs>
        <w:ind w:left="0" w:firstLine="708"/>
        <w:jc w:val="both"/>
        <w:rPr>
          <w:sz w:val="28"/>
          <w:szCs w:val="28"/>
        </w:rPr>
      </w:pPr>
      <w:r w:rsidRPr="0011237A">
        <w:rPr>
          <w:sz w:val="28"/>
          <w:szCs w:val="28"/>
        </w:rPr>
        <w:t xml:space="preserve"> Контроль за  исполнением приказа возложить на заместителя начальника управления образования Н.А. Кудряшову.</w:t>
      </w:r>
    </w:p>
    <w:p w:rsidR="004A1ED1" w:rsidRDefault="004A1ED1" w:rsidP="00F7160C">
      <w:pPr>
        <w:jc w:val="both"/>
        <w:rPr>
          <w:sz w:val="28"/>
          <w:szCs w:val="28"/>
        </w:rPr>
      </w:pPr>
    </w:p>
    <w:p w:rsidR="004A1ED1" w:rsidRDefault="004A1ED1" w:rsidP="00AA7C97">
      <w:pPr>
        <w:jc w:val="both"/>
        <w:rPr>
          <w:sz w:val="28"/>
          <w:szCs w:val="28"/>
        </w:rPr>
      </w:pPr>
    </w:p>
    <w:p w:rsidR="004A1ED1" w:rsidRDefault="004A1ED1" w:rsidP="00AA7C97">
      <w:pPr>
        <w:jc w:val="both"/>
        <w:rPr>
          <w:sz w:val="28"/>
          <w:szCs w:val="28"/>
        </w:rPr>
      </w:pPr>
    </w:p>
    <w:p w:rsidR="004A1ED1" w:rsidRDefault="004A1ED1" w:rsidP="00AA7C97">
      <w:pPr>
        <w:jc w:val="both"/>
      </w:pPr>
      <w:r>
        <w:rPr>
          <w:sz w:val="28"/>
          <w:szCs w:val="28"/>
        </w:rPr>
        <w:t>Начальник управления образования                                                     Г.П.Гусева</w:t>
      </w:r>
    </w:p>
    <w:p w:rsidR="004A1ED1" w:rsidRDefault="004A1ED1" w:rsidP="0016683E">
      <w:pPr>
        <w:tabs>
          <w:tab w:val="left" w:pos="3315"/>
        </w:tabs>
      </w:pPr>
    </w:p>
    <w:p w:rsidR="004A1ED1" w:rsidRDefault="004A1ED1" w:rsidP="0016683E">
      <w:pPr>
        <w:tabs>
          <w:tab w:val="left" w:pos="3315"/>
        </w:tabs>
      </w:pPr>
    </w:p>
    <w:sectPr w:rsidR="004A1ED1" w:rsidSect="00A34DD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ED1" w:rsidRDefault="004A1ED1">
      <w:r>
        <w:separator/>
      </w:r>
    </w:p>
  </w:endnote>
  <w:endnote w:type="continuationSeparator" w:id="1">
    <w:p w:rsidR="004A1ED1" w:rsidRDefault="004A1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ED1" w:rsidRDefault="004A1ED1">
      <w:r>
        <w:separator/>
      </w:r>
    </w:p>
  </w:footnote>
  <w:footnote w:type="continuationSeparator" w:id="1">
    <w:p w:rsidR="004A1ED1" w:rsidRDefault="004A1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7A3588"/>
    <w:lvl w:ilvl="0">
      <w:numFmt w:val="bullet"/>
      <w:lvlText w:val="*"/>
      <w:lvlJc w:val="left"/>
    </w:lvl>
  </w:abstractNum>
  <w:abstractNum w:abstractNumId="1">
    <w:nsid w:val="05FC3946"/>
    <w:multiLevelType w:val="multilevel"/>
    <w:tmpl w:val="31DC2BD2"/>
    <w:lvl w:ilvl="0">
      <w:start w:val="2"/>
      <w:numFmt w:val="decimal"/>
      <w:lvlText w:val="%1."/>
      <w:lvlJc w:val="left"/>
      <w:pPr>
        <w:tabs>
          <w:tab w:val="num" w:pos="1190"/>
        </w:tabs>
        <w:ind w:left="119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53"/>
        </w:tabs>
        <w:ind w:left="16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37"/>
        </w:tabs>
        <w:ind w:left="22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1"/>
        </w:tabs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45"/>
        </w:tabs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69"/>
        </w:tabs>
        <w:ind w:left="32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53"/>
        </w:tabs>
        <w:ind w:left="38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7"/>
        </w:tabs>
        <w:ind w:left="4437" w:hanging="2160"/>
      </w:pPr>
      <w:rPr>
        <w:rFonts w:hint="default"/>
      </w:rPr>
    </w:lvl>
  </w:abstractNum>
  <w:abstractNum w:abstractNumId="2">
    <w:nsid w:val="1B8F7717"/>
    <w:multiLevelType w:val="hybridMultilevel"/>
    <w:tmpl w:val="BC4A0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DE5A58"/>
    <w:multiLevelType w:val="hybridMultilevel"/>
    <w:tmpl w:val="028E83D6"/>
    <w:lvl w:ilvl="0" w:tplc="3E886DFE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>
    <w:nsid w:val="4949416B"/>
    <w:multiLevelType w:val="singleLevel"/>
    <w:tmpl w:val="B378AF9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5AE144BB"/>
    <w:multiLevelType w:val="multilevel"/>
    <w:tmpl w:val="6AF23308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8" w:hanging="2160"/>
      </w:pPr>
      <w:rPr>
        <w:rFonts w:hint="default"/>
      </w:rPr>
    </w:lvl>
  </w:abstractNum>
  <w:abstractNum w:abstractNumId="6">
    <w:nsid w:val="71871763"/>
    <w:multiLevelType w:val="hybridMultilevel"/>
    <w:tmpl w:val="9ED6EACE"/>
    <w:lvl w:ilvl="0" w:tplc="1B282924">
      <w:start w:val="2"/>
      <w:numFmt w:val="decimal"/>
      <w:lvlText w:val="%1."/>
      <w:lvlJc w:val="left"/>
      <w:pPr>
        <w:tabs>
          <w:tab w:val="num" w:pos="1960"/>
        </w:tabs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680"/>
        </w:tabs>
        <w:ind w:left="2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00"/>
        </w:tabs>
        <w:ind w:left="3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20"/>
        </w:tabs>
        <w:ind w:left="4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40"/>
        </w:tabs>
        <w:ind w:left="4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60"/>
        </w:tabs>
        <w:ind w:left="5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00"/>
        </w:tabs>
        <w:ind w:left="7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20"/>
        </w:tabs>
        <w:ind w:left="7720" w:hanging="180"/>
      </w:pPr>
    </w:lvl>
  </w:abstractNum>
  <w:abstractNum w:abstractNumId="7">
    <w:nsid w:val="71A645DD"/>
    <w:multiLevelType w:val="hybridMultilevel"/>
    <w:tmpl w:val="91B2D14E"/>
    <w:lvl w:ilvl="0" w:tplc="8C344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9B0"/>
    <w:rsid w:val="000008A2"/>
    <w:rsid w:val="000020E4"/>
    <w:rsid w:val="00006E80"/>
    <w:rsid w:val="00023F3E"/>
    <w:rsid w:val="00027D8D"/>
    <w:rsid w:val="000306FA"/>
    <w:rsid w:val="00040F8C"/>
    <w:rsid w:val="000462E5"/>
    <w:rsid w:val="000469AB"/>
    <w:rsid w:val="00061FA5"/>
    <w:rsid w:val="00065E76"/>
    <w:rsid w:val="0008001A"/>
    <w:rsid w:val="00085A57"/>
    <w:rsid w:val="000959AE"/>
    <w:rsid w:val="000966E0"/>
    <w:rsid w:val="000A42FC"/>
    <w:rsid w:val="000B78ED"/>
    <w:rsid w:val="000D1C71"/>
    <w:rsid w:val="000D1C75"/>
    <w:rsid w:val="000E0F9C"/>
    <w:rsid w:val="001020EA"/>
    <w:rsid w:val="0011237A"/>
    <w:rsid w:val="001151E9"/>
    <w:rsid w:val="0012733C"/>
    <w:rsid w:val="001273CC"/>
    <w:rsid w:val="00130DEE"/>
    <w:rsid w:val="00136DD0"/>
    <w:rsid w:val="001400A1"/>
    <w:rsid w:val="0015127F"/>
    <w:rsid w:val="00151811"/>
    <w:rsid w:val="0016683E"/>
    <w:rsid w:val="00177F06"/>
    <w:rsid w:val="00181464"/>
    <w:rsid w:val="00183F37"/>
    <w:rsid w:val="00185E46"/>
    <w:rsid w:val="0018683C"/>
    <w:rsid w:val="00197FD6"/>
    <w:rsid w:val="001A56E3"/>
    <w:rsid w:val="001B268F"/>
    <w:rsid w:val="001B6026"/>
    <w:rsid w:val="001D75E2"/>
    <w:rsid w:val="001E33D2"/>
    <w:rsid w:val="001E43E4"/>
    <w:rsid w:val="001E4A58"/>
    <w:rsid w:val="001E63E7"/>
    <w:rsid w:val="001F10A7"/>
    <w:rsid w:val="00200C2F"/>
    <w:rsid w:val="0020318D"/>
    <w:rsid w:val="0022200B"/>
    <w:rsid w:val="0022292F"/>
    <w:rsid w:val="0022637B"/>
    <w:rsid w:val="00235EEA"/>
    <w:rsid w:val="00247CC8"/>
    <w:rsid w:val="00257321"/>
    <w:rsid w:val="00282F04"/>
    <w:rsid w:val="0028750A"/>
    <w:rsid w:val="002A0833"/>
    <w:rsid w:val="002A184C"/>
    <w:rsid w:val="002C4A38"/>
    <w:rsid w:val="002D18D7"/>
    <w:rsid w:val="002E2D39"/>
    <w:rsid w:val="00300DA6"/>
    <w:rsid w:val="0031503C"/>
    <w:rsid w:val="003279BE"/>
    <w:rsid w:val="00331074"/>
    <w:rsid w:val="003419E0"/>
    <w:rsid w:val="00342B2B"/>
    <w:rsid w:val="00347848"/>
    <w:rsid w:val="00347851"/>
    <w:rsid w:val="003825ED"/>
    <w:rsid w:val="00390B6D"/>
    <w:rsid w:val="0039289A"/>
    <w:rsid w:val="0039320A"/>
    <w:rsid w:val="0039356D"/>
    <w:rsid w:val="003B0377"/>
    <w:rsid w:val="003D11F6"/>
    <w:rsid w:val="003E0405"/>
    <w:rsid w:val="003E72DC"/>
    <w:rsid w:val="003F16B5"/>
    <w:rsid w:val="003F5F33"/>
    <w:rsid w:val="00406716"/>
    <w:rsid w:val="00406FE6"/>
    <w:rsid w:val="00411D0B"/>
    <w:rsid w:val="00413CF5"/>
    <w:rsid w:val="00415904"/>
    <w:rsid w:val="004160BF"/>
    <w:rsid w:val="00422825"/>
    <w:rsid w:val="00431D75"/>
    <w:rsid w:val="004445B2"/>
    <w:rsid w:val="00447FDC"/>
    <w:rsid w:val="00466678"/>
    <w:rsid w:val="00476B8D"/>
    <w:rsid w:val="004A1ED1"/>
    <w:rsid w:val="004A4025"/>
    <w:rsid w:val="004A6A50"/>
    <w:rsid w:val="004A7ED2"/>
    <w:rsid w:val="004B3FF4"/>
    <w:rsid w:val="004C3719"/>
    <w:rsid w:val="004C387F"/>
    <w:rsid w:val="004D45AC"/>
    <w:rsid w:val="004D773E"/>
    <w:rsid w:val="004F4336"/>
    <w:rsid w:val="00500907"/>
    <w:rsid w:val="00500F40"/>
    <w:rsid w:val="00535BB3"/>
    <w:rsid w:val="005371A1"/>
    <w:rsid w:val="005477E7"/>
    <w:rsid w:val="00577E72"/>
    <w:rsid w:val="0058072D"/>
    <w:rsid w:val="00595CDD"/>
    <w:rsid w:val="005A240A"/>
    <w:rsid w:val="005A3511"/>
    <w:rsid w:val="005B2D85"/>
    <w:rsid w:val="005C1A05"/>
    <w:rsid w:val="005C6531"/>
    <w:rsid w:val="00604AA4"/>
    <w:rsid w:val="00604C7C"/>
    <w:rsid w:val="006201C3"/>
    <w:rsid w:val="00622E0C"/>
    <w:rsid w:val="006462B6"/>
    <w:rsid w:val="00652841"/>
    <w:rsid w:val="006743F3"/>
    <w:rsid w:val="00684158"/>
    <w:rsid w:val="006A62DD"/>
    <w:rsid w:val="006B1304"/>
    <w:rsid w:val="006C0795"/>
    <w:rsid w:val="006C0DFF"/>
    <w:rsid w:val="006D16FE"/>
    <w:rsid w:val="006D316C"/>
    <w:rsid w:val="006D71C0"/>
    <w:rsid w:val="006E2762"/>
    <w:rsid w:val="006E2DC7"/>
    <w:rsid w:val="006E4C52"/>
    <w:rsid w:val="006F1978"/>
    <w:rsid w:val="006F4511"/>
    <w:rsid w:val="00705802"/>
    <w:rsid w:val="00713673"/>
    <w:rsid w:val="007203A0"/>
    <w:rsid w:val="0073499E"/>
    <w:rsid w:val="00744296"/>
    <w:rsid w:val="007533D2"/>
    <w:rsid w:val="0076340A"/>
    <w:rsid w:val="00776912"/>
    <w:rsid w:val="007842AA"/>
    <w:rsid w:val="00794BD2"/>
    <w:rsid w:val="007A2D2A"/>
    <w:rsid w:val="007B33F8"/>
    <w:rsid w:val="007B69B0"/>
    <w:rsid w:val="007C45BC"/>
    <w:rsid w:val="007C6ED2"/>
    <w:rsid w:val="007D0088"/>
    <w:rsid w:val="007E10F4"/>
    <w:rsid w:val="007E170C"/>
    <w:rsid w:val="007E5EA8"/>
    <w:rsid w:val="007E671C"/>
    <w:rsid w:val="007E705B"/>
    <w:rsid w:val="0080117C"/>
    <w:rsid w:val="00825FAA"/>
    <w:rsid w:val="0082701F"/>
    <w:rsid w:val="00843B7D"/>
    <w:rsid w:val="008554D1"/>
    <w:rsid w:val="0086284F"/>
    <w:rsid w:val="00874BA8"/>
    <w:rsid w:val="00887196"/>
    <w:rsid w:val="008A3E76"/>
    <w:rsid w:val="008A467D"/>
    <w:rsid w:val="008B113A"/>
    <w:rsid w:val="008C75FA"/>
    <w:rsid w:val="008D1AAC"/>
    <w:rsid w:val="008F0B96"/>
    <w:rsid w:val="00924D36"/>
    <w:rsid w:val="00924F3F"/>
    <w:rsid w:val="00942604"/>
    <w:rsid w:val="0095679A"/>
    <w:rsid w:val="00957236"/>
    <w:rsid w:val="009641ED"/>
    <w:rsid w:val="00977344"/>
    <w:rsid w:val="00992EB1"/>
    <w:rsid w:val="009944C3"/>
    <w:rsid w:val="009A036C"/>
    <w:rsid w:val="009A7160"/>
    <w:rsid w:val="009B2D7C"/>
    <w:rsid w:val="009B5C05"/>
    <w:rsid w:val="009E19A0"/>
    <w:rsid w:val="009E43EB"/>
    <w:rsid w:val="009F2109"/>
    <w:rsid w:val="00A15A5A"/>
    <w:rsid w:val="00A308F0"/>
    <w:rsid w:val="00A317F9"/>
    <w:rsid w:val="00A34DDF"/>
    <w:rsid w:val="00A41CFB"/>
    <w:rsid w:val="00A63969"/>
    <w:rsid w:val="00A655DA"/>
    <w:rsid w:val="00A711FB"/>
    <w:rsid w:val="00A76178"/>
    <w:rsid w:val="00A82A04"/>
    <w:rsid w:val="00A82E29"/>
    <w:rsid w:val="00AA7C97"/>
    <w:rsid w:val="00AB2D76"/>
    <w:rsid w:val="00AB6077"/>
    <w:rsid w:val="00AC3B43"/>
    <w:rsid w:val="00AE2B03"/>
    <w:rsid w:val="00AE2BB6"/>
    <w:rsid w:val="00AF15ED"/>
    <w:rsid w:val="00AF18B6"/>
    <w:rsid w:val="00B06241"/>
    <w:rsid w:val="00B070D4"/>
    <w:rsid w:val="00B11BEF"/>
    <w:rsid w:val="00B30DF5"/>
    <w:rsid w:val="00B367E2"/>
    <w:rsid w:val="00B662DA"/>
    <w:rsid w:val="00B72AF7"/>
    <w:rsid w:val="00B815D7"/>
    <w:rsid w:val="00B81E66"/>
    <w:rsid w:val="00B85E09"/>
    <w:rsid w:val="00B86B82"/>
    <w:rsid w:val="00BA1E7B"/>
    <w:rsid w:val="00BB2BE7"/>
    <w:rsid w:val="00BC13D5"/>
    <w:rsid w:val="00BC3273"/>
    <w:rsid w:val="00BC60D3"/>
    <w:rsid w:val="00BD1878"/>
    <w:rsid w:val="00BE3CF8"/>
    <w:rsid w:val="00BF646E"/>
    <w:rsid w:val="00BF6474"/>
    <w:rsid w:val="00C1144A"/>
    <w:rsid w:val="00C151C2"/>
    <w:rsid w:val="00C20AAB"/>
    <w:rsid w:val="00C2657D"/>
    <w:rsid w:val="00C45757"/>
    <w:rsid w:val="00C46556"/>
    <w:rsid w:val="00C641F9"/>
    <w:rsid w:val="00C75451"/>
    <w:rsid w:val="00C83BB0"/>
    <w:rsid w:val="00C90D8A"/>
    <w:rsid w:val="00C912C6"/>
    <w:rsid w:val="00CC0FF0"/>
    <w:rsid w:val="00CD44E7"/>
    <w:rsid w:val="00CD775E"/>
    <w:rsid w:val="00CE0827"/>
    <w:rsid w:val="00CE4E66"/>
    <w:rsid w:val="00D0056A"/>
    <w:rsid w:val="00D0348A"/>
    <w:rsid w:val="00D35439"/>
    <w:rsid w:val="00D46A15"/>
    <w:rsid w:val="00D476C1"/>
    <w:rsid w:val="00D56999"/>
    <w:rsid w:val="00D810AD"/>
    <w:rsid w:val="00D84874"/>
    <w:rsid w:val="00DB0CDF"/>
    <w:rsid w:val="00DB52BC"/>
    <w:rsid w:val="00DE2AC6"/>
    <w:rsid w:val="00DE7D8A"/>
    <w:rsid w:val="00DF34A3"/>
    <w:rsid w:val="00DF64FB"/>
    <w:rsid w:val="00E03140"/>
    <w:rsid w:val="00E077F6"/>
    <w:rsid w:val="00E13981"/>
    <w:rsid w:val="00E40D26"/>
    <w:rsid w:val="00E458CA"/>
    <w:rsid w:val="00E45944"/>
    <w:rsid w:val="00E57519"/>
    <w:rsid w:val="00E62B75"/>
    <w:rsid w:val="00E63086"/>
    <w:rsid w:val="00EA2ABA"/>
    <w:rsid w:val="00EA45E6"/>
    <w:rsid w:val="00EB20F4"/>
    <w:rsid w:val="00ED6E94"/>
    <w:rsid w:val="00F157F4"/>
    <w:rsid w:val="00F32A30"/>
    <w:rsid w:val="00F35590"/>
    <w:rsid w:val="00F447EA"/>
    <w:rsid w:val="00F45888"/>
    <w:rsid w:val="00F528F0"/>
    <w:rsid w:val="00F61A32"/>
    <w:rsid w:val="00F64226"/>
    <w:rsid w:val="00F70178"/>
    <w:rsid w:val="00F7160C"/>
    <w:rsid w:val="00F803AA"/>
    <w:rsid w:val="00F96238"/>
    <w:rsid w:val="00FA02E0"/>
    <w:rsid w:val="00FA1917"/>
    <w:rsid w:val="00FB0E18"/>
    <w:rsid w:val="00FB1A80"/>
    <w:rsid w:val="00FB5359"/>
    <w:rsid w:val="00FB6BF0"/>
    <w:rsid w:val="00FB7C54"/>
    <w:rsid w:val="00FC5E7B"/>
    <w:rsid w:val="00FC6DE6"/>
    <w:rsid w:val="00FC78CC"/>
    <w:rsid w:val="00FF0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9B0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69B0"/>
    <w:pPr>
      <w:keepNext/>
      <w:jc w:val="center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9B0"/>
    <w:pPr>
      <w:keepNext/>
      <w:ind w:left="-900" w:firstLine="708"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768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68C4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7B69B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768C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6683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8C4"/>
    <w:rPr>
      <w:sz w:val="0"/>
      <w:szCs w:val="0"/>
    </w:rPr>
  </w:style>
  <w:style w:type="table" w:styleId="TableGrid">
    <w:name w:val="Table Grid"/>
    <w:basedOn w:val="TableNormal"/>
    <w:uiPriority w:val="99"/>
    <w:rsid w:val="0016683E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16683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Знак1"/>
    <w:basedOn w:val="Normal"/>
    <w:uiPriority w:val="99"/>
    <w:rsid w:val="0016683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0">
    <w:name w:val="Знак Знак Знак Знак Знак Знак Знак"/>
    <w:basedOn w:val="Normal"/>
    <w:uiPriority w:val="99"/>
    <w:rsid w:val="001668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16683E"/>
    <w:rPr>
      <w:color w:val="0000FF"/>
      <w:u w:val="single"/>
    </w:rPr>
  </w:style>
  <w:style w:type="paragraph" w:customStyle="1" w:styleId="a1">
    <w:name w:val="Знак Знак Знак Знак"/>
    <w:basedOn w:val="Normal"/>
    <w:uiPriority w:val="99"/>
    <w:rsid w:val="001668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2">
    <w:name w:val="Îáû÷íûé"/>
    <w:uiPriority w:val="99"/>
    <w:rsid w:val="0016683E"/>
    <w:rPr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166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16683E"/>
    <w:pPr>
      <w:jc w:val="center"/>
    </w:pPr>
    <w:rPr>
      <w:b/>
      <w:bCs/>
      <w:color w:val="00000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68C4"/>
    <w:rPr>
      <w:rFonts w:asciiTheme="majorHAnsi" w:eastAsiaTheme="majorEastAsia" w:hAnsiTheme="majorHAnsi" w:cstheme="majorBidi"/>
      <w:sz w:val="24"/>
      <w:szCs w:val="24"/>
    </w:rPr>
  </w:style>
  <w:style w:type="paragraph" w:customStyle="1" w:styleId="ConsPlusTitle">
    <w:name w:val="ConsPlusTitle"/>
    <w:uiPriority w:val="99"/>
    <w:rsid w:val="0016683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16683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768C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6683E"/>
  </w:style>
  <w:style w:type="paragraph" w:customStyle="1" w:styleId="xl44">
    <w:name w:val="xl44"/>
    <w:basedOn w:val="Normal"/>
    <w:uiPriority w:val="99"/>
    <w:rsid w:val="00166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ListParagraph">
    <w:name w:val="List Paragraph"/>
    <w:basedOn w:val="Normal"/>
    <w:uiPriority w:val="99"/>
    <w:qFormat/>
    <w:rsid w:val="00825FA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320</Words>
  <Characters>1826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Kudrjashova_N</dc:creator>
  <cp:keywords/>
  <dc:description/>
  <cp:lastModifiedBy>UO3K23K2</cp:lastModifiedBy>
  <cp:revision>5</cp:revision>
  <cp:lastPrinted>2016-10-14T07:48:00Z</cp:lastPrinted>
  <dcterms:created xsi:type="dcterms:W3CDTF">2016-04-22T12:53:00Z</dcterms:created>
  <dcterms:modified xsi:type="dcterms:W3CDTF">2016-10-14T07:49:00Z</dcterms:modified>
</cp:coreProperties>
</file>